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9A2" w:rsidRDefault="004F29A2" w:rsidP="004F2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BOSWELL</w:t>
      </w:r>
      <w:r>
        <w:rPr>
          <w:rFonts w:ascii="Times New Roman" w:hAnsi="Times New Roman" w:cs="Times New Roman"/>
          <w:sz w:val="24"/>
          <w:szCs w:val="24"/>
        </w:rPr>
        <w:t xml:space="preserve">      (fl.1478)</w:t>
      </w:r>
    </w:p>
    <w:p w:rsidR="004F29A2" w:rsidRDefault="004F29A2" w:rsidP="004F2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Warden of the Vicars Choral of York Minster.</w:t>
      </w:r>
    </w:p>
    <w:p w:rsidR="004F29A2" w:rsidRDefault="004F29A2" w:rsidP="004F2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29A2" w:rsidRDefault="004F29A2" w:rsidP="004F2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29A2" w:rsidRDefault="004F29A2" w:rsidP="004F2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Sep.1478</w:t>
      </w:r>
      <w:r>
        <w:rPr>
          <w:rFonts w:ascii="Times New Roman" w:hAnsi="Times New Roman" w:cs="Times New Roman"/>
          <w:sz w:val="24"/>
          <w:szCs w:val="24"/>
        </w:rPr>
        <w:tab/>
        <w:t>He made a complaint of debt against William Coverdale of York(q.v.) in</w:t>
      </w:r>
    </w:p>
    <w:p w:rsidR="004F29A2" w:rsidRDefault="004F29A2" w:rsidP="004F2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Sheriffs’ Court.</w:t>
      </w:r>
    </w:p>
    <w:p w:rsidR="004F29A2" w:rsidRDefault="004F29A2" w:rsidP="004F2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P.M.Stell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p.8)</w:t>
      </w:r>
    </w:p>
    <w:p w:rsidR="004F29A2" w:rsidRDefault="004F29A2" w:rsidP="004F2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29A2" w:rsidRDefault="004F29A2" w:rsidP="004F2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29A2" w:rsidRDefault="004F29A2" w:rsidP="004F2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2017</w:t>
      </w:r>
    </w:p>
    <w:p w:rsidR="006B2F86" w:rsidRPr="00E71FC3" w:rsidRDefault="004F29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9A2" w:rsidRDefault="004F29A2" w:rsidP="00E71FC3">
      <w:pPr>
        <w:spacing w:after="0" w:line="240" w:lineRule="auto"/>
      </w:pPr>
      <w:r>
        <w:separator/>
      </w:r>
    </w:p>
  </w:endnote>
  <w:endnote w:type="continuationSeparator" w:id="0">
    <w:p w:rsidR="004F29A2" w:rsidRDefault="004F29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9A2" w:rsidRDefault="004F29A2" w:rsidP="00E71FC3">
      <w:pPr>
        <w:spacing w:after="0" w:line="240" w:lineRule="auto"/>
      </w:pPr>
      <w:r>
        <w:separator/>
      </w:r>
    </w:p>
  </w:footnote>
  <w:footnote w:type="continuationSeparator" w:id="0">
    <w:p w:rsidR="004F29A2" w:rsidRDefault="004F29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9A2"/>
    <w:rsid w:val="001A7C09"/>
    <w:rsid w:val="004F29A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BC298B-BD7B-4201-B6DF-22A1A7F05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F29A2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2017-04-02T21:40:00Z</dcterms:created>
  <dcterms:modified xsi:type="dcterms:W3CDTF">2017-04-02T21:40:00Z</dcterms:modified>
</cp:coreProperties>
</file>